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E51D6" w14:textId="77777777" w:rsidR="009D5066" w:rsidRDefault="009D5066">
      <w:pPr>
        <w:sectPr w:rsidR="009D5066" w:rsidSect="008405EA">
          <w:headerReference w:type="default" r:id="rId7"/>
          <w:footerReference w:type="default" r:id="rId8"/>
          <w:pgSz w:w="16840" w:h="11907" w:orient="landscape" w:code="9"/>
          <w:pgMar w:top="567" w:right="1134" w:bottom="567" w:left="1134" w:header="720" w:footer="720" w:gutter="0"/>
          <w:paperSrc w:first="7" w:other="7"/>
          <w:cols w:space="720"/>
          <w:formProt w:val="0"/>
        </w:sectPr>
      </w:pPr>
    </w:p>
    <w:tbl>
      <w:tblPr>
        <w:tblStyle w:val="TableGrid"/>
        <w:tblW w:w="0" w:type="auto"/>
        <w:tblInd w:w="326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472"/>
      </w:tblGrid>
      <w:tr w:rsidR="009D5066" w:rsidRPr="009D5066" w14:paraId="504852AE" w14:textId="77777777">
        <w:tc>
          <w:tcPr>
            <w:tcW w:w="8472" w:type="dxa"/>
            <w:shd w:val="clear" w:color="auto" w:fill="E0E0E0"/>
          </w:tcPr>
          <w:p w14:paraId="17165F07" w14:textId="77777777" w:rsidR="009D5066" w:rsidRPr="009D5066" w:rsidRDefault="000B4354" w:rsidP="00087131">
            <w:pPr>
              <w:pBdr>
                <w:top w:val="single" w:sz="12" w:space="1" w:color="auto"/>
                <w:left w:val="single" w:sz="12" w:space="0" w:color="auto"/>
                <w:bottom w:val="single" w:sz="12" w:space="1" w:color="auto"/>
                <w:right w:val="single" w:sz="12" w:space="1" w:color="auto"/>
              </w:pBdr>
              <w:tabs>
                <w:tab w:val="left" w:pos="3402"/>
                <w:tab w:val="left" w:pos="5670"/>
                <w:tab w:val="right" w:pos="10065"/>
              </w:tabs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TP</w:t>
            </w:r>
            <w:r w:rsidR="009D5066" w:rsidRPr="009D5066">
              <w:rPr>
                <w:rFonts w:ascii="Arial" w:hAnsi="Arial" w:cs="Arial"/>
                <w:b/>
                <w:sz w:val="28"/>
              </w:rPr>
              <w:t>_IDR_</w:t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begin">
                <w:ffData>
                  <w:name w:val="Titre"/>
                  <w:enabled/>
                  <w:calcOnExit w:val="0"/>
                  <w:exitMacro w:val="UpdateAllFields"/>
                  <w:textInput>
                    <w:default w:val="Titre"/>
                  </w:textInput>
                </w:ffData>
              </w:fldChar>
            </w:r>
            <w:bookmarkStart w:id="0" w:name="Titre"/>
            <w:r w:rsidR="00480A36">
              <w:rPr>
                <w:rFonts w:ascii="Arial" w:hAnsi="Arial" w:cs="Arial"/>
                <w:b/>
                <w:sz w:val="28"/>
                <w:highlight w:val="yellow"/>
              </w:rPr>
              <w:instrText xml:space="preserve"> FORMTEXT </w:instrText>
            </w:r>
            <w:r w:rsidR="00480A36" w:rsidRPr="00480A36">
              <w:rPr>
                <w:rFonts w:ascii="Arial" w:hAnsi="Arial" w:cs="Arial"/>
                <w:b/>
                <w:sz w:val="28"/>
                <w:highlight w:val="yellow"/>
              </w:rPr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separate"/>
            </w:r>
            <w:r w:rsidR="00660288">
              <w:rPr>
                <w:rFonts w:ascii="Arial" w:hAnsi="Arial" w:cs="Arial"/>
                <w:b/>
                <w:noProof/>
                <w:sz w:val="28"/>
                <w:highlight w:val="yellow"/>
              </w:rPr>
              <w:t>IS_312_01</w:t>
            </w:r>
            <w:r w:rsidR="00480A36">
              <w:rPr>
                <w:rFonts w:ascii="Arial" w:hAnsi="Arial" w:cs="Arial"/>
                <w:b/>
                <w:sz w:val="28"/>
                <w:highlight w:val="yellow"/>
              </w:rPr>
              <w:fldChar w:fldCharType="end"/>
            </w:r>
            <w:bookmarkEnd w:id="0"/>
          </w:p>
        </w:tc>
      </w:tr>
    </w:tbl>
    <w:p w14:paraId="0198AD77" w14:textId="77777777" w:rsidR="009901CB" w:rsidRDefault="009901CB" w:rsidP="009901CB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/>
        <w:t>(TD_IDR_</w:t>
      </w:r>
      <w:r>
        <w:rPr>
          <w:rFonts w:ascii="Arial" w:hAnsi="Arial" w:cs="Arial"/>
          <w:i/>
          <w:sz w:val="16"/>
          <w:szCs w:val="16"/>
        </w:rPr>
        <w:t>N° 2222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TD_IDR_</w:t>
      </w:r>
      <w:r>
        <w:rPr>
          <w:rFonts w:ascii="Arial" w:hAnsi="Arial" w:cs="Arial"/>
          <w:i/>
          <w:sz w:val="16"/>
          <w:szCs w:val="16"/>
        </w:rPr>
        <w:t>N° DTI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TD_IDR_</w:t>
      </w:r>
      <w:r>
        <w:rPr>
          <w:rFonts w:ascii="Arial" w:hAnsi="Arial" w:cs="Arial"/>
          <w:i/>
          <w:sz w:val="16"/>
          <w:szCs w:val="16"/>
        </w:rPr>
        <w:t>N° Projet_Module_99)</w:t>
      </w:r>
    </w:p>
    <w:p w14:paraId="59434FF2" w14:textId="77777777" w:rsidR="009901CB" w:rsidRDefault="009901CB"/>
    <w:tbl>
      <w:tblPr>
        <w:tblStyle w:val="TableGrid"/>
        <w:tblW w:w="14709" w:type="dxa"/>
        <w:tblLayout w:type="fixed"/>
        <w:tblLook w:val="01E0" w:firstRow="1" w:lastRow="1" w:firstColumn="1" w:lastColumn="1" w:noHBand="0" w:noVBand="0"/>
      </w:tblPr>
      <w:tblGrid>
        <w:gridCol w:w="2518"/>
        <w:gridCol w:w="1985"/>
        <w:gridCol w:w="567"/>
        <w:gridCol w:w="1984"/>
        <w:gridCol w:w="567"/>
        <w:gridCol w:w="1843"/>
        <w:gridCol w:w="567"/>
        <w:gridCol w:w="1701"/>
        <w:gridCol w:w="567"/>
        <w:gridCol w:w="1843"/>
        <w:gridCol w:w="567"/>
      </w:tblGrid>
      <w:tr w:rsidR="00115041" w:rsidRPr="00660288" w14:paraId="3114184B" w14:textId="77777777">
        <w:tc>
          <w:tcPr>
            <w:tcW w:w="2518" w:type="dxa"/>
            <w:shd w:val="clear" w:color="auto" w:fill="E0E0E0"/>
            <w:vAlign w:val="center"/>
          </w:tcPr>
          <w:p w14:paraId="065EED15" w14:textId="77777777" w:rsidR="00115041" w:rsidRDefault="00115041" w:rsidP="00115041">
            <w:pPr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DescriPtion IDR :</w:t>
            </w:r>
          </w:p>
        </w:tc>
        <w:tc>
          <w:tcPr>
            <w:tcW w:w="12191" w:type="dxa"/>
            <w:gridSpan w:val="10"/>
            <w:shd w:val="clear" w:color="auto" w:fill="E0E0E0"/>
          </w:tcPr>
          <w:p w14:paraId="02B9E85E" w14:textId="07F1848A" w:rsidR="009D5066" w:rsidRPr="00660288" w:rsidRDefault="009D5066">
            <w:pPr>
              <w:rPr>
                <w:rFonts w:ascii="Arial" w:hAnsi="Arial"/>
                <w:caps/>
                <w:lang w:val="en-GB"/>
              </w:rPr>
            </w:pP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DESCRIPTION"/>
                    <w:format w:val="MAJUSCULES"/>
                  </w:textInput>
                </w:ffData>
              </w:fldChar>
            </w:r>
            <w:bookmarkStart w:id="1" w:name="Texte1"/>
            <w:r w:rsidRPr="00660288">
              <w:rPr>
                <w:rFonts w:ascii="Arial" w:hAnsi="Arial" w:cs="Arial"/>
                <w:sz w:val="22"/>
                <w:highlight w:val="yellow"/>
                <w:lang w:val="en-GB"/>
              </w:rPr>
              <w:instrText xml:space="preserve"> FORMTEXT </w:instrText>
            </w:r>
            <w:r w:rsidRPr="00BD6852">
              <w:rPr>
                <w:rFonts w:ascii="Arial" w:hAnsi="Arial" w:cs="Arial"/>
                <w:sz w:val="22"/>
                <w:highlight w:val="yellow"/>
              </w:rPr>
            </w: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separate"/>
            </w:r>
            <w:r w:rsidR="00660288" w:rsidRPr="00660288">
              <w:rPr>
                <w:rFonts w:ascii="Arial" w:hAnsi="Arial" w:cs="Arial"/>
                <w:noProof/>
                <w:sz w:val="22"/>
                <w:highlight w:val="yellow"/>
                <w:lang w:val="en-GB"/>
              </w:rPr>
              <w:t xml:space="preserve">Implementation of the company </w:t>
            </w:r>
            <w:r w:rsidR="001878C3">
              <w:rPr>
                <w:rFonts w:ascii="Arial" w:hAnsi="Arial" w:cs="Arial"/>
                <w:noProof/>
                <w:sz w:val="22"/>
                <w:highlight w:val="yellow"/>
                <w:lang w:val="en-GB"/>
              </w:rPr>
              <w:t>KPC</w:t>
            </w:r>
            <w:bookmarkStart w:id="2" w:name="_GoBack"/>
            <w:bookmarkEnd w:id="2"/>
            <w:r w:rsidR="00660288" w:rsidRPr="00660288">
              <w:rPr>
                <w:rFonts w:ascii="Arial" w:hAnsi="Arial" w:cs="Arial"/>
                <w:noProof/>
                <w:sz w:val="22"/>
                <w:highlight w:val="yellow"/>
                <w:lang w:val="en-GB"/>
              </w:rPr>
              <w:t xml:space="preserve"> TerraNova SAS </w:t>
            </w:r>
            <w:r w:rsidR="00660288">
              <w:rPr>
                <w:rFonts w:ascii="Arial" w:hAnsi="Arial" w:cs="Arial"/>
                <w:noProof/>
                <w:sz w:val="22"/>
                <w:highlight w:val="yellow"/>
                <w:lang w:val="en-GB"/>
              </w:rPr>
              <w:t>(</w:t>
            </w:r>
            <w:r w:rsidR="00660288" w:rsidRPr="00660288">
              <w:rPr>
                <w:rFonts w:ascii="Arial" w:hAnsi="Arial" w:cs="Arial"/>
                <w:noProof/>
                <w:sz w:val="22"/>
                <w:highlight w:val="yellow"/>
                <w:lang w:val="en-GB"/>
              </w:rPr>
              <w:t>Part 01)</w:t>
            </w:r>
            <w:r w:rsidRPr="00BD6852">
              <w:rPr>
                <w:rFonts w:ascii="Arial" w:hAnsi="Arial" w:cs="Arial"/>
                <w:sz w:val="22"/>
                <w:highlight w:val="yellow"/>
              </w:rPr>
              <w:fldChar w:fldCharType="end"/>
            </w:r>
            <w:bookmarkEnd w:id="1"/>
          </w:p>
        </w:tc>
      </w:tr>
      <w:tr w:rsidR="00115041" w14:paraId="063FED48" w14:textId="77777777">
        <w:trPr>
          <w:trHeight w:val="460"/>
        </w:trPr>
        <w:tc>
          <w:tcPr>
            <w:tcW w:w="2518" w:type="dxa"/>
            <w:vMerge w:val="restart"/>
            <w:vAlign w:val="center"/>
          </w:tcPr>
          <w:p w14:paraId="6AF4CD49" w14:textId="77777777" w:rsidR="00115041" w:rsidRDefault="009D5066" w:rsidP="0011504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Sites impactées</w:t>
            </w:r>
            <w:r w:rsidR="00115041">
              <w:rPr>
                <w:lang w:val="fr-FR"/>
              </w:rPr>
              <w:t xml:space="preserve"> </w:t>
            </w:r>
            <w:r w:rsidR="004705FA">
              <w:rPr>
                <w:lang w:val="fr-FR"/>
              </w:rPr>
              <w:t>(</w:t>
            </w:r>
            <w:r>
              <w:rPr>
                <w:lang w:val="fr-FR"/>
              </w:rPr>
              <w:t>Impacted sites</w:t>
            </w:r>
            <w:r w:rsidR="004705FA">
              <w:rPr>
                <w:lang w:val="fr-FR"/>
              </w:rPr>
              <w:t>)</w:t>
            </w:r>
            <w:r>
              <w:rPr>
                <w:lang w:val="fr-FR"/>
              </w:rPr>
              <w:t xml:space="preserve"> </w:t>
            </w:r>
            <w:r w:rsidR="00115041">
              <w:rPr>
                <w:lang w:val="fr-FR"/>
              </w:rPr>
              <w:t>(</w:t>
            </w:r>
            <w:r>
              <w:rPr>
                <w:lang w:val="fr-FR"/>
              </w:rPr>
              <w:t>cocher</w:t>
            </w:r>
            <w:r w:rsidR="00115041">
              <w:rPr>
                <w:lang w:val="fr-FR"/>
              </w:rPr>
              <w:t xml:space="preserve"> </w:t>
            </w:r>
            <w:r>
              <w:rPr>
                <w:lang w:val="fr-FR"/>
              </w:rPr>
              <w:t>/ mark</w:t>
            </w:r>
            <w:r w:rsidR="00115041">
              <w:rPr>
                <w:lang w:val="fr-FR"/>
              </w:rPr>
              <w:t>)</w:t>
            </w:r>
          </w:p>
        </w:tc>
        <w:tc>
          <w:tcPr>
            <w:tcW w:w="1985" w:type="dxa"/>
            <w:vAlign w:val="center"/>
          </w:tcPr>
          <w:p w14:paraId="4C746AC5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LE NEUBOURG</w:t>
            </w:r>
          </w:p>
        </w:tc>
        <w:tc>
          <w:tcPr>
            <w:tcW w:w="567" w:type="dxa"/>
            <w:vAlign w:val="center"/>
          </w:tcPr>
          <w:p w14:paraId="2930EE25" w14:textId="77777777" w:rsidR="00115041" w:rsidRPr="00BD6852" w:rsidRDefault="00480A3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"/>
            <w:r>
              <w:rPr>
                <w:highlight w:val="yellow"/>
                <w:lang w:val="fr-FR"/>
              </w:rPr>
              <w:instrText xml:space="preserve"> FORMCHECKBOX </w:instrText>
            </w:r>
            <w:r w:rsidRPr="00480A36">
              <w:rPr>
                <w:highlight w:val="yellow"/>
                <w:lang w:val="fr-FR"/>
              </w:rPr>
            </w:r>
            <w:r>
              <w:rPr>
                <w:highlight w:val="yellow"/>
                <w:lang w:val="fr-FR"/>
              </w:rPr>
              <w:fldChar w:fldCharType="end"/>
            </w:r>
            <w:bookmarkEnd w:id="3"/>
          </w:p>
        </w:tc>
        <w:tc>
          <w:tcPr>
            <w:tcW w:w="1984" w:type="dxa"/>
            <w:vAlign w:val="center"/>
          </w:tcPr>
          <w:p w14:paraId="552CCE77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LE VAUDREUIL</w:t>
            </w:r>
          </w:p>
        </w:tc>
        <w:tc>
          <w:tcPr>
            <w:tcW w:w="567" w:type="dxa"/>
            <w:vAlign w:val="center"/>
          </w:tcPr>
          <w:p w14:paraId="32F9A0F2" w14:textId="74F25FF0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1878C3" w:rsidRPr="00BD6852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A0251A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VERNEUIL</w:t>
            </w:r>
          </w:p>
        </w:tc>
        <w:tc>
          <w:tcPr>
            <w:tcW w:w="567" w:type="dxa"/>
            <w:vAlign w:val="center"/>
          </w:tcPr>
          <w:p w14:paraId="73BC3155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BD7062" w14:textId="77777777" w:rsidR="00115041" w:rsidRPr="00BD6852" w:rsidRDefault="00115041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lang w:val="fr-FR"/>
              </w:rPr>
              <w:t>DJP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D25A9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EA97DE" w14:textId="77777777" w:rsidR="00115041" w:rsidRPr="00BD6852" w:rsidRDefault="00115041" w:rsidP="009D5066">
            <w:pPr>
              <w:pStyle w:val="table"/>
              <w:jc w:val="center"/>
              <w:rPr>
                <w:lang w:val="fr-FR"/>
              </w:rPr>
            </w:pPr>
            <w:r w:rsidRPr="00BD6852">
              <w:rPr>
                <w:lang w:val="fr-FR"/>
              </w:rPr>
              <w:t>DISPRAY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D0E076" w14:textId="77777777" w:rsidR="00115041" w:rsidRDefault="009D5066" w:rsidP="009D5066">
            <w:pPr>
              <w:pStyle w:val="table"/>
              <w:jc w:val="center"/>
              <w:rPr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</w:tr>
      <w:tr w:rsidR="00115041" w:rsidRPr="00BD6852" w14:paraId="5FCEE840" w14:textId="77777777">
        <w:trPr>
          <w:trHeight w:val="460"/>
        </w:trPr>
        <w:tc>
          <w:tcPr>
            <w:tcW w:w="2518" w:type="dxa"/>
            <w:vMerge/>
          </w:tcPr>
          <w:p w14:paraId="5D7E9189" w14:textId="77777777" w:rsidR="00115041" w:rsidRDefault="00115041">
            <w:pPr>
              <w:pStyle w:val="table"/>
              <w:rPr>
                <w:lang w:val="fr-FR"/>
              </w:rPr>
            </w:pPr>
          </w:p>
        </w:tc>
        <w:tc>
          <w:tcPr>
            <w:tcW w:w="1985" w:type="dxa"/>
            <w:vAlign w:val="center"/>
          </w:tcPr>
          <w:p w14:paraId="5BA21F51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VOA</w:t>
            </w:r>
          </w:p>
        </w:tc>
        <w:tc>
          <w:tcPr>
            <w:tcW w:w="567" w:type="dxa"/>
            <w:vAlign w:val="center"/>
          </w:tcPr>
          <w:p w14:paraId="75984B80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E956EF9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IRLANDE</w:t>
            </w:r>
          </w:p>
        </w:tc>
        <w:tc>
          <w:tcPr>
            <w:tcW w:w="567" w:type="dxa"/>
            <w:vAlign w:val="center"/>
          </w:tcPr>
          <w:p w14:paraId="75CF41DC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B1E9B6B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VUK</w:t>
            </w:r>
          </w:p>
        </w:tc>
        <w:tc>
          <w:tcPr>
            <w:tcW w:w="567" w:type="dxa"/>
            <w:vAlign w:val="center"/>
          </w:tcPr>
          <w:p w14:paraId="503D3382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EDE1AF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ITALIE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F7E025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5EE906" w14:textId="77777777" w:rsidR="00115041" w:rsidRDefault="00115041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ESPAGNE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E4F25" w14:textId="77777777" w:rsidR="00115041" w:rsidRPr="00BD6852" w:rsidRDefault="009D5066" w:rsidP="009D5066">
            <w:pPr>
              <w:pStyle w:val="table"/>
              <w:jc w:val="center"/>
              <w:rPr>
                <w:highlight w:val="yellow"/>
                <w:lang w:val="fr-FR"/>
              </w:rPr>
            </w:pPr>
            <w:r w:rsidRPr="00BD6852">
              <w:rPr>
                <w:highlight w:val="yellow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852">
              <w:rPr>
                <w:highlight w:val="yellow"/>
                <w:lang w:val="fr-FR"/>
              </w:rPr>
              <w:instrText xml:space="preserve"> FORMCHECKBOX </w:instrText>
            </w:r>
            <w:r w:rsidR="00B26EEA" w:rsidRPr="00B26EEA">
              <w:rPr>
                <w:highlight w:val="yellow"/>
                <w:lang w:val="fr-FR"/>
              </w:rPr>
            </w:r>
            <w:r w:rsidRPr="00BD6852">
              <w:rPr>
                <w:highlight w:val="yellow"/>
                <w:lang w:val="fr-FR"/>
              </w:rPr>
              <w:fldChar w:fldCharType="end"/>
            </w:r>
          </w:p>
        </w:tc>
      </w:tr>
    </w:tbl>
    <w:p w14:paraId="1FB0C6BB" w14:textId="77777777" w:rsidR="008F7D6E" w:rsidRDefault="008F7D6E"/>
    <w:tbl>
      <w:tblPr>
        <w:tblpPr w:leftFromText="141" w:rightFromText="141" w:vertAnchor="text" w:tblpX="-53" w:tblpY="121"/>
        <w:tblW w:w="146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2"/>
        <w:gridCol w:w="3119"/>
      </w:tblGrid>
      <w:tr w:rsidR="008F7D6E" w14:paraId="3DE1D263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14:paraId="5BC4B87E" w14:textId="77777777" w:rsidR="008F7D6E" w:rsidRDefault="009D5066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Scénarii</w:t>
            </w:r>
            <w:r w:rsidR="008F7D6E">
              <w:rPr>
                <w:b/>
                <w:lang w:val="fr-FR"/>
              </w:rPr>
              <w:t xml:space="preserve"> décrits par</w:t>
            </w:r>
            <w:r>
              <w:rPr>
                <w:b/>
                <w:lang w:val="fr-FR"/>
              </w:rPr>
              <w:t xml:space="preserve"> (Scenarii described by)</w:t>
            </w:r>
            <w:r w:rsidR="008F7D6E">
              <w:rPr>
                <w:b/>
                <w:lang w:val="fr-FR"/>
              </w:rPr>
              <w:t xml:space="preserve">: </w:t>
            </w:r>
            <w:r w:rsidR="008F7D6E">
              <w:rPr>
                <w:b/>
                <w:lang w:val="fr-FR"/>
              </w:rPr>
              <w:tab/>
            </w:r>
            <w:r>
              <w:rPr>
                <w:b/>
                <w:lang w:val="fr-FR"/>
              </w:rPr>
              <w:tab/>
            </w:r>
            <w:r w:rsidR="00480A36">
              <w:rPr>
                <w:rFonts w:cs="Arial"/>
                <w:sz w:val="22"/>
                <w:highlight w:val="yellow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Describer"/>
                  </w:textInput>
                </w:ffData>
              </w:fldChar>
            </w:r>
            <w:bookmarkStart w:id="4" w:name="Texte5"/>
            <w:r w:rsidR="00480A36" w:rsidRPr="00660288">
              <w:rPr>
                <w:rFonts w:cs="Arial"/>
                <w:sz w:val="22"/>
                <w:highlight w:val="yellow"/>
                <w:lang w:val="fr-FR"/>
              </w:rPr>
              <w:instrText xml:space="preserve"> FORMTEXT </w:instrText>
            </w:r>
            <w:r w:rsidR="00480A36" w:rsidRPr="00480A36">
              <w:rPr>
                <w:rFonts w:cs="Arial"/>
                <w:sz w:val="22"/>
                <w:highlight w:val="yellow"/>
              </w:rPr>
            </w:r>
            <w:r w:rsidR="00480A36">
              <w:rPr>
                <w:rFonts w:cs="Arial"/>
                <w:sz w:val="22"/>
                <w:highlight w:val="yellow"/>
              </w:rPr>
              <w:fldChar w:fldCharType="separate"/>
            </w:r>
            <w:r w:rsidR="00660288" w:rsidRPr="00660288">
              <w:rPr>
                <w:rFonts w:cs="Arial"/>
                <w:noProof/>
                <w:sz w:val="22"/>
                <w:highlight w:val="yellow"/>
                <w:lang w:val="fr-FR"/>
              </w:rPr>
              <w:t>Grégory PARMENTIER</w:t>
            </w:r>
            <w:r w:rsidR="00480A36">
              <w:rPr>
                <w:rFonts w:cs="Arial"/>
                <w:sz w:val="22"/>
                <w:highlight w:val="yellow"/>
              </w:rPr>
              <w:fldChar w:fldCharType="end"/>
            </w:r>
            <w:bookmarkEnd w:id="4"/>
          </w:p>
        </w:tc>
        <w:tc>
          <w:tcPr>
            <w:tcW w:w="3119" w:type="dxa"/>
          </w:tcPr>
          <w:p w14:paraId="24E69B55" w14:textId="77777777" w:rsidR="008F7D6E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="008F7D6E" w:rsidRPr="00D95C02">
              <w:rPr>
                <w:b/>
                <w:lang w:val="fr-FR"/>
              </w:rPr>
              <w:t> :</w:t>
            </w:r>
            <w:r w:rsidR="009D5066" w:rsidRPr="00D95C02">
              <w:rPr>
                <w:b/>
                <w:lang w:val="fr-FR"/>
              </w:rPr>
              <w:t xml:space="preserve">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bookmarkStart w:id="5" w:name="Texte2"/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660288">
              <w:rPr>
                <w:rFonts w:cs="Arial"/>
                <w:noProof/>
                <w:sz w:val="22"/>
                <w:highlight w:val="yellow"/>
              </w:rPr>
              <w:t>03/09/07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  <w:bookmarkEnd w:id="5"/>
          </w:p>
        </w:tc>
      </w:tr>
      <w:tr w:rsidR="008F7D6E" w14:paraId="2ACDA3E2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14:paraId="1B50F6E2" w14:textId="77777777" w:rsidR="008F7D6E" w:rsidRDefault="006D3FA5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</w:t>
            </w:r>
            <w:r w:rsidR="009D5066">
              <w:rPr>
                <w:b/>
                <w:lang w:val="fr-FR"/>
              </w:rPr>
              <w:t xml:space="preserve">i </w:t>
            </w:r>
            <w:r>
              <w:rPr>
                <w:b/>
                <w:lang w:val="fr-FR"/>
              </w:rPr>
              <w:t>réalisée</w:t>
            </w:r>
            <w:r w:rsidR="008F7D6E">
              <w:rPr>
                <w:b/>
                <w:lang w:val="fr-FR"/>
              </w:rPr>
              <w:t>s par</w:t>
            </w:r>
            <w:r w:rsidR="009D5066">
              <w:rPr>
                <w:b/>
                <w:lang w:val="fr-FR"/>
              </w:rPr>
              <w:t xml:space="preserve">(Scenarii </w:t>
            </w:r>
            <w:r w:rsidR="00B26EEA">
              <w:rPr>
                <w:b/>
                <w:lang w:val="fr-FR"/>
              </w:rPr>
              <w:t xml:space="preserve">done </w:t>
            </w:r>
            <w:r w:rsidR="009D5066">
              <w:rPr>
                <w:b/>
                <w:lang w:val="fr-FR"/>
              </w:rPr>
              <w:t xml:space="preserve"> by): </w:t>
            </w:r>
            <w:r w:rsidR="008F7D6E">
              <w:rPr>
                <w:b/>
                <w:lang w:val="fr-FR"/>
              </w:rPr>
              <w:tab/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steur"/>
                  </w:textInput>
                </w:ffData>
              </w:fldChar>
            </w:r>
            <w:r w:rsidR="00087131" w:rsidRPr="00BD6852">
              <w:rPr>
                <w:rFonts w:cs="Arial"/>
                <w:sz w:val="22"/>
                <w:highlight w:val="yellow"/>
                <w:lang w:val="fr-FR"/>
              </w:rPr>
              <w:instrText xml:space="preserve"> FORMTEXT </w:instrText>
            </w:r>
            <w:r w:rsidR="00087131" w:rsidRPr="00BD6852">
              <w:rPr>
                <w:rFonts w:cs="Arial"/>
                <w:sz w:val="22"/>
                <w:highlight w:val="yellow"/>
              </w:rPr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separate"/>
            </w:r>
            <w:r w:rsidR="00660288">
              <w:rPr>
                <w:rFonts w:cs="Arial"/>
                <w:noProof/>
                <w:sz w:val="22"/>
                <w:highlight w:val="yellow"/>
                <w:lang w:val="fr-FR"/>
              </w:rPr>
              <w:t>Oscar ALLIERI</w:t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end"/>
            </w:r>
          </w:p>
        </w:tc>
        <w:tc>
          <w:tcPr>
            <w:tcW w:w="3119" w:type="dxa"/>
          </w:tcPr>
          <w:p w14:paraId="0C1C0A8E" w14:textId="77777777" w:rsidR="008F7D6E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Pr="00D95C02">
              <w:rPr>
                <w:b/>
                <w:lang w:val="fr-FR"/>
              </w:rPr>
              <w:t xml:space="preserve">  </w:t>
            </w:r>
            <w:r w:rsidR="008F7D6E" w:rsidRPr="00D95C02">
              <w:rPr>
                <w:b/>
                <w:lang w:val="fr-FR"/>
              </w:rPr>
              <w:t xml:space="preserve">: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660288">
              <w:rPr>
                <w:rFonts w:cs="Arial"/>
                <w:sz w:val="22"/>
                <w:highlight w:val="yellow"/>
              </w:rPr>
              <w:t>05/09/07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</w:p>
        </w:tc>
      </w:tr>
      <w:tr w:rsidR="006D3FA5" w14:paraId="2F364F5E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552" w:type="dxa"/>
          </w:tcPr>
          <w:p w14:paraId="2E14D4B8" w14:textId="77777777" w:rsidR="006D3FA5" w:rsidRDefault="006D3FA5" w:rsidP="008F7D6E">
            <w:pPr>
              <w:pStyle w:val="table"/>
              <w:rPr>
                <w:b/>
                <w:lang w:val="fr-FR"/>
              </w:rPr>
            </w:pPr>
            <w:r>
              <w:rPr>
                <w:b/>
                <w:lang w:val="fr-FR"/>
              </w:rPr>
              <w:t>Scénari</w:t>
            </w:r>
            <w:r w:rsidR="009D5066">
              <w:rPr>
                <w:b/>
                <w:lang w:val="fr-FR"/>
              </w:rPr>
              <w:t xml:space="preserve">i </w:t>
            </w:r>
            <w:r>
              <w:rPr>
                <w:b/>
                <w:lang w:val="fr-FR"/>
              </w:rPr>
              <w:t>validés par</w:t>
            </w:r>
            <w:r w:rsidR="009D5066">
              <w:rPr>
                <w:b/>
                <w:lang w:val="fr-FR"/>
              </w:rPr>
              <w:t xml:space="preserve">(Scenarii </w:t>
            </w:r>
            <w:r w:rsidR="00B26EEA">
              <w:rPr>
                <w:b/>
                <w:lang w:val="fr-FR"/>
              </w:rPr>
              <w:t>validated</w:t>
            </w:r>
            <w:r w:rsidR="009D5066">
              <w:rPr>
                <w:b/>
                <w:lang w:val="fr-FR"/>
              </w:rPr>
              <w:t xml:space="preserve"> by): </w:t>
            </w:r>
            <w:r>
              <w:rPr>
                <w:b/>
                <w:lang w:val="fr-FR"/>
              </w:rPr>
              <w:tab/>
            </w:r>
            <w:r w:rsidR="009D5066">
              <w:rPr>
                <w:b/>
                <w:lang w:val="fr-FR"/>
              </w:rPr>
              <w:tab/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alider"/>
                  </w:textInput>
                </w:ffData>
              </w:fldChar>
            </w:r>
            <w:r w:rsidR="00087131" w:rsidRPr="00B26EEA">
              <w:rPr>
                <w:rFonts w:cs="Arial"/>
                <w:sz w:val="22"/>
                <w:highlight w:val="yellow"/>
                <w:lang w:val="fr-FR"/>
              </w:rPr>
              <w:instrText xml:space="preserve"> FORMTEXT </w:instrText>
            </w:r>
            <w:r w:rsidR="00087131" w:rsidRPr="00BD6852">
              <w:rPr>
                <w:rFonts w:cs="Arial"/>
                <w:sz w:val="22"/>
                <w:highlight w:val="yellow"/>
              </w:rPr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separate"/>
            </w:r>
            <w:r w:rsidR="00660288">
              <w:rPr>
                <w:rFonts w:cs="Arial"/>
                <w:noProof/>
                <w:sz w:val="22"/>
                <w:highlight w:val="yellow"/>
              </w:rPr>
              <w:t>Olivier BRONDEL</w:t>
            </w:r>
            <w:r w:rsidR="00087131" w:rsidRPr="00BD6852">
              <w:rPr>
                <w:rFonts w:cs="Arial"/>
                <w:sz w:val="22"/>
                <w:highlight w:val="yellow"/>
              </w:rPr>
              <w:fldChar w:fldCharType="end"/>
            </w:r>
          </w:p>
        </w:tc>
        <w:tc>
          <w:tcPr>
            <w:tcW w:w="3119" w:type="dxa"/>
          </w:tcPr>
          <w:p w14:paraId="7031527C" w14:textId="77777777" w:rsidR="006D3FA5" w:rsidRPr="00BD6852" w:rsidRDefault="004705FA" w:rsidP="009D5066">
            <w:pPr>
              <w:pStyle w:val="table"/>
              <w:ind w:left="923"/>
              <w:rPr>
                <w:b/>
                <w:highlight w:val="yellow"/>
                <w:lang w:val="fr-FR"/>
              </w:rPr>
            </w:pPr>
            <w:r>
              <w:rPr>
                <w:b/>
                <w:lang w:val="fr-FR"/>
              </w:rPr>
              <w:t>Date</w:t>
            </w:r>
            <w:r w:rsidRPr="00D95C02">
              <w:rPr>
                <w:b/>
                <w:lang w:val="fr-FR"/>
              </w:rPr>
              <w:t xml:space="preserve">  </w:t>
            </w:r>
            <w:r w:rsidR="006D3FA5" w:rsidRPr="00D95C02">
              <w:rPr>
                <w:b/>
                <w:lang w:val="fr-FR"/>
              </w:rPr>
              <w:t>:</w:t>
            </w:r>
            <w:r w:rsidR="009D5066" w:rsidRPr="00D95C02">
              <w:rPr>
                <w:b/>
                <w:lang w:val="fr-FR"/>
              </w:rPr>
              <w:t xml:space="preserve"> </w:t>
            </w:r>
            <w:r w:rsidR="00C446EF">
              <w:rPr>
                <w:rFonts w:cs="Arial"/>
                <w:sz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C446EF">
              <w:rPr>
                <w:rFonts w:cs="Arial"/>
                <w:sz w:val="22"/>
                <w:highlight w:val="yellow"/>
              </w:rPr>
              <w:instrText xml:space="preserve"> FORMTEXT </w:instrText>
            </w:r>
            <w:r w:rsidR="00C446EF" w:rsidRPr="00C446EF">
              <w:rPr>
                <w:rFonts w:cs="Arial"/>
                <w:sz w:val="22"/>
                <w:highlight w:val="yellow"/>
              </w:rPr>
            </w:r>
            <w:r w:rsidR="00C446EF">
              <w:rPr>
                <w:rFonts w:cs="Arial"/>
                <w:sz w:val="22"/>
                <w:highlight w:val="yellow"/>
              </w:rPr>
              <w:fldChar w:fldCharType="separate"/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noProof/>
                <w:sz w:val="22"/>
                <w:highlight w:val="yellow"/>
              </w:rPr>
              <w:t> </w:t>
            </w:r>
            <w:r w:rsidR="00C446EF">
              <w:rPr>
                <w:rFonts w:cs="Arial"/>
                <w:sz w:val="22"/>
                <w:highlight w:val="yellow"/>
              </w:rPr>
              <w:fldChar w:fldCharType="end"/>
            </w:r>
          </w:p>
        </w:tc>
      </w:tr>
    </w:tbl>
    <w:p w14:paraId="518F876A" w14:textId="77777777" w:rsidR="009901CB" w:rsidRPr="00BD6852" w:rsidRDefault="009901CB" w:rsidP="009901CB">
      <w:pPr>
        <w:pStyle w:val="table"/>
        <w:rPr>
          <w:i/>
          <w:sz w:val="16"/>
          <w:szCs w:val="16"/>
          <w:lang w:val="fr-FR"/>
        </w:rPr>
      </w:pPr>
      <w:r w:rsidRPr="00BD6852">
        <w:rPr>
          <w:i/>
          <w:sz w:val="16"/>
          <w:szCs w:val="16"/>
          <w:lang w:val="fr-FR"/>
        </w:rPr>
        <w:t>Date format : 25/12/2006</w:t>
      </w:r>
    </w:p>
    <w:p w14:paraId="0A4AC52D" w14:textId="77777777" w:rsidR="009D5066" w:rsidRDefault="009D5066">
      <w:pPr>
        <w:pStyle w:val="table"/>
        <w:rPr>
          <w:lang w:val="fr-FR"/>
        </w:rPr>
        <w:sectPr w:rsidR="009D5066" w:rsidSect="008405EA">
          <w:type w:val="continuous"/>
          <w:pgSz w:w="16840" w:h="11907" w:orient="landscape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717B16C0" w14:textId="77777777" w:rsidR="006D3FA5" w:rsidRDefault="006D3FA5">
      <w:pPr>
        <w:pStyle w:val="table"/>
        <w:rPr>
          <w:lang w:val="fr-FR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3"/>
        <w:gridCol w:w="5887"/>
        <w:gridCol w:w="2325"/>
        <w:gridCol w:w="1317"/>
        <w:gridCol w:w="2742"/>
        <w:gridCol w:w="1942"/>
      </w:tblGrid>
      <w:tr w:rsidR="00115041" w:rsidRPr="009D5066" w14:paraId="51B03356" w14:textId="77777777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0" w:type="auto"/>
            <w:shd w:val="pct10" w:color="auto" w:fill="auto"/>
            <w:vAlign w:val="center"/>
          </w:tcPr>
          <w:p w14:paraId="1A24C7ED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169276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Scénarios de Tests</w:t>
            </w:r>
            <w:r w:rsidR="009D5066">
              <w:rPr>
                <w:b/>
                <w:lang w:val="fr-FR"/>
              </w:rPr>
              <w:t xml:space="preserve"> (Test scenarii)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FD77A8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Criticité</w:t>
            </w:r>
            <w:r w:rsidR="004705FA">
              <w:rPr>
                <w:b/>
                <w:lang w:val="fr-FR"/>
              </w:rPr>
              <w:t xml:space="preserve"> (Impact level </w:t>
            </w:r>
            <w:r w:rsidRPr="009D5066">
              <w:rPr>
                <w:b/>
                <w:lang w:val="fr-FR"/>
              </w:rPr>
              <w:t>*)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2E44A1D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Description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AFC0B74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 xml:space="preserve">Commentaires </w:t>
            </w:r>
            <w:r w:rsidR="004705FA">
              <w:rPr>
                <w:b/>
                <w:lang w:val="fr-FR"/>
              </w:rPr>
              <w:t>(Comments)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25067F0" w14:textId="77777777" w:rsidR="00115041" w:rsidRPr="009D5066" w:rsidRDefault="00115041" w:rsidP="00115041">
            <w:pPr>
              <w:pStyle w:val="table"/>
              <w:jc w:val="center"/>
              <w:rPr>
                <w:b/>
                <w:lang w:val="fr-FR"/>
              </w:rPr>
            </w:pPr>
            <w:r w:rsidRPr="009D5066">
              <w:rPr>
                <w:b/>
                <w:lang w:val="fr-FR"/>
              </w:rPr>
              <w:t>Validés</w:t>
            </w:r>
            <w:r w:rsidR="004705FA">
              <w:rPr>
                <w:b/>
                <w:lang w:val="fr-FR"/>
              </w:rPr>
              <w:t xml:space="preserve"> (Validated)</w:t>
            </w:r>
          </w:p>
        </w:tc>
      </w:tr>
      <w:tr w:rsidR="00C93ABD" w14:paraId="15F1BF4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E3937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D5DE0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ordres d'investissements(KO01/KO02)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B4884A" w14:textId="77777777" w:rsidR="00C93ABD" w:rsidRDefault="00C93AB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DD6A7A" w14:textId="77777777" w:rsidR="00C93ABD" w:rsidRDefault="00C93AB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4AC43B" w14:textId="77777777" w:rsidR="00C93ABD" w:rsidRDefault="00C93AB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56D337" w14:textId="77777777" w:rsidR="00C93ABD" w:rsidRDefault="00C93ABD">
            <w:pPr>
              <w:rPr>
                <w:rFonts w:ascii="Arial" w:hAnsi="Arial" w:cs="Arial"/>
              </w:rPr>
            </w:pPr>
          </w:p>
        </w:tc>
      </w:tr>
      <w:tr w:rsidR="00C93ABD" w14:paraId="14A6878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438F2F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D8E51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ordres d'investissements(KO03)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9E6F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F823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B3D0B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C5C1BE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47816F9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AA9C30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36BC3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du budget des ordres d’investissement(KO22)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DFA7E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2B6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9FF57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D97E6E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EC09AB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A33864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73F2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du budget des ordres d’investissement()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FF7BF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4270D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EED87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BF3459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372B09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C9D40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9654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du budget des centres de coûts (KP06)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1E79F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3A665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47DA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50672E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477D4A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EDF5FC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02AFE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du budget des centres de coûts ()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23AF7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0EA9E4" w14:textId="77777777" w:rsidR="00C93ABD" w:rsidRDefault="00C93A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9864E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9629F1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C85F72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91D6F7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F088A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du budget des taux horaires (saisie des heures)(KP26)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8A24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7403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A7221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5D3E1B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41E3355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676151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0D4B9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du budget des taux horaires (saisie des heures)()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19168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810D0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DCDDC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E34927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782A2B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44825CA4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28DA1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commandes d'achats(ME21N)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2438E6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4B9F9E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4DB4E48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AF6E6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439C8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C8F517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6F1CA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commandes d'achats(ME23N)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AA9CA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4809F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B3CA2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7604B6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74B15F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DDCE0A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63A5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Réception de marchandises(MIGO)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68D3E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95221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49FE3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FAB3CD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67FF3E7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973401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B30F9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Déversement des ordres d'investissement(KO88)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69C5D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D75C2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689F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1703F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78E34A2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0D50F9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E83B3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fiches immobilisations(AS01/AS02)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3C5B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35653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9819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36D730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0FEF456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FCBB9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575C3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fiches immobilisations(AS03)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7A567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53156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9D16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D9388A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784FD8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45E06C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BF79E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centres de coûts(KS01/KS02)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B5927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C12530" w14:textId="77777777" w:rsidR="00C93ABD" w:rsidRDefault="00C93A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BC9E9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F1D063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679FD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F9DDB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7A4A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centres de coûts(KS03)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54D9E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37A1E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BA70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152F47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77636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EEE5C6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F199E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types d'activités(KL01/KL02)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AAC70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A23EA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4A176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6FE37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2BA1C3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D11F605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7E72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types d'activités(KL03)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10C562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715207D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7303654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5101A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785F486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8758C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224F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Modification des matricules(PA30/PA40)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F219C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D3207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921C6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35754D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AF1E1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A429A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A196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Comptabilisation des amortissements(AFAB)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FCC62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4AA22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3C9AA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305A75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6DD0DC9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608DED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31735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Comptabilisation des batch input(SM35)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22E44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9CC55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4ABDD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361E66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3DA5B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AAE778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7EA80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Saisie des heures(CAT2)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001E2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91CA2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045FE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2DF194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80422C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ED0830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5FFF4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heures(CAT3)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0A7C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C1292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53946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47217B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D3AA7C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692E4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2E1EE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Reporting saisie des heures(CADO)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654BB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71268" w14:textId="77777777" w:rsidR="00C93ABD" w:rsidRDefault="00C93A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2A191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311641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62CA80E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43E8DE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9697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Validation des heures(CAPP)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095E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3D9A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A16C3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1C1CC6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78266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BEF0D6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A04F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Déversement des heures dans CO(CAT7)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0CDBD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5B4AE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4905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3294C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1095A8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50936B5A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8A443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Saisie d'OD comptable(FB50)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4D68011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9FECD0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F0BB70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7906D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C6AD79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1B10D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51FD5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Saisie de facture sans commande(FB60)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6FCBB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E7FE2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E1EF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5C6F32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0F3EF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DD8D15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A0E3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Saisie d'avoir sans commande(FB65)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FEE3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E230C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75639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47A348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4BB7FD2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4B4FF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E09E5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Saisie de facture sur commande(MIRO)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2815D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DB0B4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4CC74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18523B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2B8A09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7844B8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F1287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Contrepassation de pièce comptable(FB08)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A9DD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774DC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EF95F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0F5A353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362160F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F60611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53970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Contrepassation de facture sur commande(MIR8)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D529F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B743A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AAC7C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CBF68B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319BB65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1C2D1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EB92A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Programme de règlement automatique(F110)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622D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3EDA5" w14:textId="77777777" w:rsidR="00C93ABD" w:rsidRDefault="00C93A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D0B4B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7B1F89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27D667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AE1100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CF031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Transaction de netting(F-02)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67E3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15F82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DDABBC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11234B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3B6F74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D1959C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657775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Affichage des pièces comptables(FB03)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A4B20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4E66F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D038C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31F864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7FFD83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3DD0D9F3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60CE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Centres : réel/pré-budget/engagement (totaux)(S_ALR_87013620)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A69DAA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79F5FF3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6D4E182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00C11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6A32804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BCCCC3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81E7E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Centres : postes individuels Réel (KSB1)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86B6D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0511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D4693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BD4B50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1BEEAAD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0D5E0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9CC4A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Centres : postes indiv. Engagement (KSB2)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AF0B87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59E8F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4A80E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3EFFF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47B6C0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1C69C6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293D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Centres postes indiv. Pré-budget (KSBP)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BE80D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0800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B9B6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C258D9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23949E8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F11638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E481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Ordres : budget/réel/engagem. (S_ALR_87013019)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50B42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1D456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FBF0C2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501DD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59BBDF5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91DB4A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96553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Ordres Postes individuels Réel (KOB1)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50D736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5CE220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B9F3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6F9018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7CCAC52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339BD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7ABF2F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Ordres Postes individuels Engagement (KOB2)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053868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51A873" w14:textId="77777777" w:rsidR="00C93ABD" w:rsidRDefault="00C93A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B8263B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39F9959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C93ABD" w14:paraId="62D0143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FAFAA9" w14:textId="77777777" w:rsidR="00C93ABD" w:rsidRDefault="00C93AB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6ED89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Postes ind. de budget pour ordres (KOB4)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73533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40CF8D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672EE4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057E8C11" w14:textId="77777777" w:rsidR="00C93ABD" w:rsidRDefault="00C93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14:paraId="63A51424" w14:textId="77777777" w:rsidR="00A57F8D" w:rsidRPr="004705FA" w:rsidRDefault="009901CB">
      <w:pPr>
        <w:pStyle w:val="table"/>
        <w:rPr>
          <w:b/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 xml:space="preserve"> </w:t>
      </w:r>
      <w:r w:rsidR="00D8100D" w:rsidRPr="009D5066">
        <w:rPr>
          <w:i/>
          <w:sz w:val="16"/>
          <w:szCs w:val="16"/>
          <w:lang w:val="fr-FR"/>
        </w:rPr>
        <w:t xml:space="preserve">(*) Criticité : </w:t>
      </w:r>
      <w:r w:rsidR="00D8100D" w:rsidRPr="009D5066">
        <w:rPr>
          <w:i/>
          <w:sz w:val="16"/>
          <w:szCs w:val="16"/>
          <w:lang w:val="fr-FR"/>
        </w:rPr>
        <w:tab/>
      </w:r>
      <w:r w:rsidR="00D8100D" w:rsidRPr="004705FA">
        <w:rPr>
          <w:b/>
          <w:i/>
          <w:sz w:val="16"/>
          <w:szCs w:val="16"/>
          <w:lang w:val="fr-FR"/>
        </w:rPr>
        <w:t>3</w:t>
      </w:r>
      <w:r w:rsidR="00D8100D" w:rsidRPr="004705FA">
        <w:rPr>
          <w:b/>
          <w:i/>
          <w:sz w:val="16"/>
          <w:szCs w:val="16"/>
          <w:lang w:val="fr-FR"/>
        </w:rPr>
        <w:tab/>
        <w:t xml:space="preserve">- </w:t>
      </w:r>
      <w:r w:rsidR="00D8100D" w:rsidRPr="004705FA">
        <w:rPr>
          <w:b/>
          <w:i/>
          <w:sz w:val="16"/>
          <w:szCs w:val="16"/>
          <w:lang w:val="fr-FR"/>
        </w:rPr>
        <w:tab/>
        <w:t xml:space="preserve">Critique : </w:t>
      </w:r>
      <w:r w:rsidR="00D8100D" w:rsidRPr="004705FA">
        <w:rPr>
          <w:b/>
          <w:i/>
          <w:sz w:val="16"/>
          <w:szCs w:val="16"/>
          <w:lang w:val="fr-FR"/>
        </w:rPr>
        <w:tab/>
        <w:t>Doit absolument être testé ; correspond au cœur du métier </w:t>
      </w:r>
      <w:r w:rsidR="003210DC">
        <w:rPr>
          <w:b/>
          <w:i/>
          <w:sz w:val="16"/>
          <w:szCs w:val="16"/>
          <w:lang w:val="fr-FR"/>
        </w:rPr>
        <w:tab/>
        <w:t>Critical : Muste be tested,  business core event</w:t>
      </w:r>
    </w:p>
    <w:p w14:paraId="4F029AD2" w14:textId="77777777" w:rsidR="008F7D6E" w:rsidRPr="003210DC" w:rsidRDefault="008F7D6E">
      <w:pPr>
        <w:pStyle w:val="table"/>
        <w:rPr>
          <w:b/>
          <w:i/>
          <w:sz w:val="16"/>
          <w:szCs w:val="16"/>
          <w:u w:val="single"/>
          <w:lang w:val="fr-FR"/>
        </w:rPr>
      </w:pP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lang w:val="fr-FR"/>
        </w:rPr>
        <w:tab/>
      </w:r>
      <w:r w:rsidRPr="004705FA">
        <w:rPr>
          <w:b/>
          <w:i/>
          <w:sz w:val="16"/>
          <w:szCs w:val="16"/>
          <w:u w:val="single"/>
          <w:lang w:val="fr-FR"/>
        </w:rPr>
        <w:sym w:font="Wingdings" w:char="F0E8"/>
      </w:r>
      <w:r w:rsidRPr="004705FA">
        <w:rPr>
          <w:b/>
          <w:i/>
          <w:sz w:val="16"/>
          <w:szCs w:val="16"/>
          <w:u w:val="single"/>
          <w:lang w:val="fr-FR"/>
        </w:rPr>
        <w:t>Remplir obligatoirement  les étapes du test</w:t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lang w:val="fr-FR"/>
        </w:rPr>
        <w:tab/>
      </w:r>
      <w:r w:rsidR="003210DC" w:rsidRPr="003210DC">
        <w:rPr>
          <w:b/>
          <w:i/>
          <w:sz w:val="16"/>
          <w:szCs w:val="16"/>
          <w:u w:val="single"/>
          <w:lang w:val="fr-FR"/>
        </w:rPr>
        <w:sym w:font="Wingdings" w:char="F0E0"/>
      </w:r>
      <w:r w:rsidR="003210DC" w:rsidRPr="003210DC">
        <w:rPr>
          <w:b/>
          <w:i/>
          <w:sz w:val="16"/>
          <w:szCs w:val="16"/>
          <w:u w:val="single"/>
          <w:lang w:val="fr-FR"/>
        </w:rPr>
        <w:t>Fill in all the test steps</w:t>
      </w:r>
    </w:p>
    <w:p w14:paraId="31FA39CA" w14:textId="77777777" w:rsidR="00D8100D" w:rsidRPr="009D5066" w:rsidRDefault="00D8100D">
      <w:pPr>
        <w:pStyle w:val="table"/>
        <w:rPr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2</w:t>
      </w:r>
      <w:r w:rsidRPr="009D5066">
        <w:rPr>
          <w:i/>
          <w:sz w:val="16"/>
          <w:szCs w:val="16"/>
          <w:lang w:val="fr-FR"/>
        </w:rPr>
        <w:tab/>
      </w:r>
      <w:r w:rsidR="003210DC">
        <w:rPr>
          <w:i/>
          <w:sz w:val="16"/>
          <w:szCs w:val="16"/>
          <w:lang w:val="fr-FR"/>
        </w:rPr>
        <w:t>-</w:t>
      </w:r>
      <w:r w:rsidR="003210DC">
        <w:rPr>
          <w:i/>
          <w:sz w:val="16"/>
          <w:szCs w:val="16"/>
          <w:lang w:val="fr-FR"/>
        </w:rPr>
        <w:tab/>
        <w:t>Important :</w:t>
      </w:r>
      <w:r w:rsidR="003210DC">
        <w:rPr>
          <w:i/>
          <w:sz w:val="16"/>
          <w:szCs w:val="16"/>
          <w:lang w:val="fr-FR"/>
        </w:rPr>
        <w:tab/>
        <w:t>Doit être testé ;</w:t>
      </w:r>
      <w:r w:rsidRPr="009D5066">
        <w:rPr>
          <w:i/>
          <w:sz w:val="16"/>
          <w:szCs w:val="16"/>
          <w:lang w:val="fr-FR"/>
        </w:rPr>
        <w:t>correspond à une s</w:t>
      </w:r>
      <w:r w:rsidR="003210DC">
        <w:rPr>
          <w:i/>
          <w:sz w:val="16"/>
          <w:szCs w:val="16"/>
          <w:lang w:val="fr-FR"/>
        </w:rPr>
        <w:t>ituation courante ou récurrente</w:t>
      </w:r>
      <w:r w:rsidR="003210DC">
        <w:rPr>
          <w:i/>
          <w:sz w:val="16"/>
          <w:szCs w:val="16"/>
          <w:lang w:val="fr-FR"/>
        </w:rPr>
        <w:tab/>
        <w:t>Important : testv required, normal or recurent business event</w:t>
      </w:r>
    </w:p>
    <w:p w14:paraId="6787C981" w14:textId="77777777" w:rsidR="00D8100D" w:rsidRPr="009D5066" w:rsidRDefault="00D8100D">
      <w:pPr>
        <w:pStyle w:val="table"/>
        <w:rPr>
          <w:i/>
          <w:sz w:val="16"/>
          <w:szCs w:val="16"/>
          <w:lang w:val="fr-FR"/>
        </w:rPr>
      </w:pP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1</w:t>
      </w:r>
      <w:r w:rsidRPr="009D5066">
        <w:rPr>
          <w:i/>
          <w:sz w:val="16"/>
          <w:szCs w:val="16"/>
          <w:lang w:val="fr-FR"/>
        </w:rPr>
        <w:tab/>
        <w:t>-</w:t>
      </w:r>
      <w:r w:rsidRPr="009D5066">
        <w:rPr>
          <w:i/>
          <w:sz w:val="16"/>
          <w:szCs w:val="16"/>
          <w:lang w:val="fr-FR"/>
        </w:rPr>
        <w:tab/>
        <w:t>Utile :</w:t>
      </w:r>
      <w:r w:rsidRPr="009D5066">
        <w:rPr>
          <w:i/>
          <w:sz w:val="16"/>
          <w:szCs w:val="16"/>
          <w:lang w:val="fr-FR"/>
        </w:rPr>
        <w:tab/>
      </w:r>
      <w:r w:rsidRPr="009D5066">
        <w:rPr>
          <w:i/>
          <w:sz w:val="16"/>
          <w:szCs w:val="16"/>
          <w:lang w:val="fr-FR"/>
        </w:rPr>
        <w:tab/>
        <w:t>Doit être testé (si possible) : situation exceptionnelle</w:t>
      </w:r>
      <w:r w:rsidR="003210DC">
        <w:rPr>
          <w:i/>
          <w:sz w:val="16"/>
          <w:szCs w:val="16"/>
          <w:lang w:val="fr-FR"/>
        </w:rPr>
        <w:tab/>
      </w:r>
      <w:r w:rsidR="003210DC">
        <w:rPr>
          <w:i/>
          <w:sz w:val="16"/>
          <w:szCs w:val="16"/>
          <w:lang w:val="fr-FR"/>
        </w:rPr>
        <w:tab/>
        <w:t>Usefull : test if possible, unusual situation</w:t>
      </w:r>
    </w:p>
    <w:p w14:paraId="5F4A52DF" w14:textId="77777777" w:rsidR="00A57F8D" w:rsidRPr="009D5066" w:rsidRDefault="00A57F8D" w:rsidP="00A57F8D">
      <w:pPr>
        <w:pStyle w:val="table"/>
        <w:rPr>
          <w:b/>
          <w:i/>
          <w:sz w:val="16"/>
          <w:szCs w:val="16"/>
          <w:lang w:val="fr-FR"/>
        </w:rPr>
      </w:pPr>
    </w:p>
    <w:p w14:paraId="415A1C43" w14:textId="77777777" w:rsidR="00D8100D" w:rsidRPr="009D5066" w:rsidRDefault="009D5066">
      <w:pPr>
        <w:pStyle w:val="table"/>
        <w:rPr>
          <w:b/>
          <w:lang w:val="en-GB"/>
        </w:rPr>
      </w:pPr>
      <w:r w:rsidRPr="003210DC">
        <w:rPr>
          <w:b/>
          <w:lang w:val="fr-FR"/>
        </w:rPr>
        <w:br w:type="page"/>
      </w:r>
      <w:r w:rsidR="00D8100D" w:rsidRPr="009D5066">
        <w:rPr>
          <w:b/>
          <w:lang w:val="en-GB"/>
        </w:rPr>
        <w:t>ETAPES DU TEST</w:t>
      </w:r>
      <w:r w:rsidRPr="009D5066">
        <w:rPr>
          <w:b/>
          <w:lang w:val="en-GB"/>
        </w:rPr>
        <w:t xml:space="preserve"> / TEST STEPS :</w:t>
      </w:r>
    </w:p>
    <w:p w14:paraId="38FB1BB8" w14:textId="77777777" w:rsidR="00D8100D" w:rsidRPr="009D5066" w:rsidRDefault="00D8100D">
      <w:pPr>
        <w:pStyle w:val="table"/>
        <w:rPr>
          <w:sz w:val="16"/>
          <w:lang w:val="en-GB"/>
        </w:rPr>
      </w:pPr>
    </w:p>
    <w:p w14:paraId="14633278" w14:textId="77777777" w:rsidR="00D8100D" w:rsidRDefault="00D8100D">
      <w:pPr>
        <w:pStyle w:val="table"/>
        <w:rPr>
          <w:lang w:val="fr-FR"/>
        </w:rPr>
      </w:pPr>
      <w:r>
        <w:rPr>
          <w:lang w:val="fr-FR"/>
        </w:rPr>
        <w:t xml:space="preserve">Scénario n°  :  </w:t>
      </w:r>
    </w:p>
    <w:p w14:paraId="3C93EA27" w14:textId="77777777" w:rsidR="00D8100D" w:rsidRDefault="00D8100D">
      <w:pPr>
        <w:pStyle w:val="table"/>
        <w:rPr>
          <w:b/>
          <w:lang w:val="fr-FR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969"/>
        <w:gridCol w:w="993"/>
        <w:gridCol w:w="849"/>
        <w:gridCol w:w="4254"/>
      </w:tblGrid>
      <w:tr w:rsidR="00D8100D" w14:paraId="37038C5A" w14:textId="77777777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  <w:shd w:val="pct10" w:color="auto" w:fill="auto"/>
          </w:tcPr>
          <w:p w14:paraId="118ABBBA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bottom w:val="nil"/>
            </w:tcBorders>
            <w:shd w:val="pct10" w:color="auto" w:fill="auto"/>
          </w:tcPr>
          <w:p w14:paraId="12509515" w14:textId="77777777" w:rsidR="00D8100D" w:rsidRPr="009D5066" w:rsidRDefault="00D8100D">
            <w:pPr>
              <w:pStyle w:val="table"/>
              <w:rPr>
                <w:lang w:val="en-GB"/>
              </w:rPr>
            </w:pPr>
            <w:r w:rsidRPr="009D5066">
              <w:rPr>
                <w:lang w:val="en-GB"/>
              </w:rPr>
              <w:t>Etapes du  test</w:t>
            </w:r>
            <w:r w:rsidR="009D5066" w:rsidRPr="009D5066">
              <w:rPr>
                <w:lang w:val="en-GB"/>
              </w:rPr>
              <w:t xml:space="preserve"> </w:t>
            </w:r>
            <w:r w:rsidR="009D5066" w:rsidRPr="009D5066">
              <w:rPr>
                <w:lang w:val="en-GB"/>
              </w:rPr>
              <w:br/>
              <w:t>Test steps</w:t>
            </w:r>
          </w:p>
        </w:tc>
        <w:tc>
          <w:tcPr>
            <w:tcW w:w="3969" w:type="dxa"/>
            <w:tcBorders>
              <w:bottom w:val="nil"/>
            </w:tcBorders>
            <w:shd w:val="pct10" w:color="auto" w:fill="auto"/>
          </w:tcPr>
          <w:p w14:paraId="3873F72F" w14:textId="77777777" w:rsidR="00D8100D" w:rsidRDefault="00D8100D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Points testés</w:t>
            </w:r>
            <w:r w:rsidR="009D5066">
              <w:rPr>
                <w:lang w:val="fr-FR"/>
              </w:rPr>
              <w:br/>
              <w:t>Points tested</w:t>
            </w:r>
          </w:p>
        </w:tc>
        <w:tc>
          <w:tcPr>
            <w:tcW w:w="993" w:type="dxa"/>
            <w:tcBorders>
              <w:bottom w:val="nil"/>
            </w:tcBorders>
            <w:shd w:val="pct10" w:color="auto" w:fill="auto"/>
          </w:tcPr>
          <w:p w14:paraId="53DE9486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Testeur</w:t>
            </w:r>
            <w:r w:rsidR="009D5066">
              <w:rPr>
                <w:lang w:val="fr-FR"/>
              </w:rPr>
              <w:br/>
              <w:t>Tester</w:t>
            </w:r>
          </w:p>
        </w:tc>
        <w:tc>
          <w:tcPr>
            <w:tcW w:w="849" w:type="dxa"/>
            <w:tcBorders>
              <w:bottom w:val="nil"/>
            </w:tcBorders>
            <w:shd w:val="pct10" w:color="auto" w:fill="auto"/>
          </w:tcPr>
          <w:p w14:paraId="1CF4B957" w14:textId="77777777" w:rsidR="00D8100D" w:rsidRDefault="00D8100D" w:rsidP="009D5066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OK</w:t>
            </w:r>
            <w:r w:rsidR="009D5066">
              <w:rPr>
                <w:lang w:val="fr-FR"/>
              </w:rPr>
              <w:br/>
              <w:t>NOK</w:t>
            </w:r>
          </w:p>
        </w:tc>
        <w:tc>
          <w:tcPr>
            <w:tcW w:w="4254" w:type="dxa"/>
            <w:tcBorders>
              <w:bottom w:val="nil"/>
            </w:tcBorders>
            <w:shd w:val="pct10" w:color="auto" w:fill="auto"/>
          </w:tcPr>
          <w:p w14:paraId="7376FE37" w14:textId="77777777" w:rsidR="00D8100D" w:rsidRDefault="00D8100D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Commentaires / Problèmes rencontrés</w:t>
            </w:r>
            <w:r w:rsidR="009D5066">
              <w:rPr>
                <w:lang w:val="fr-FR"/>
              </w:rPr>
              <w:br/>
              <w:t>Comment / Issue faced with</w:t>
            </w:r>
          </w:p>
        </w:tc>
      </w:tr>
      <w:tr w:rsidR="00D8100D" w14:paraId="07312709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E2C22A7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E3A1EDC" w14:textId="77777777" w:rsidR="006607F9" w:rsidRDefault="006607F9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6BEAE9F" w14:textId="77777777" w:rsidR="006607F9" w:rsidRDefault="006607F9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3DD54A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7B2C5551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6ED1F1AB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6C6584D3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3B325C4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ABC8B1A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E310F13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B1C59AB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49A8C212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6A2A1B48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2F448978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DA59388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4198C12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031F42D8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15403B3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6F1EE2D0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0EF02EEA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2486BDC6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35A9EDA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68CFE5D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A0728A7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FAF53AE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2429F8DA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793C9756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3EABB6F6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02B0E66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6ED4451B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06C05C8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B26B5EE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071E3100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2C4A6FB1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446D6E70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C96D727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1C8E091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25BD5A5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81FF2E9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4CB69190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12FB0EA4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701E218C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</w:tcBorders>
          </w:tcPr>
          <w:p w14:paraId="353295C1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70A7E97F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4B5ABEA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89116BB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71220555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14:paraId="41338265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62E601E7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  <w:bottom w:val="nil"/>
            </w:tcBorders>
          </w:tcPr>
          <w:p w14:paraId="4EF9F54A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6643F46B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8049339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290D031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488FC383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4E4C5F04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65590D6B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8E0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9D0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27E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1F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F17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D40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  <w:tr w:rsidR="00D8100D" w14:paraId="7ACAD09B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4BD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B98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441" w14:textId="77777777" w:rsidR="00D8100D" w:rsidRDefault="00D8100D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9E1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587" w14:textId="77777777" w:rsidR="00D8100D" w:rsidRDefault="00D8100D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F3F" w14:textId="77777777" w:rsidR="00D8100D" w:rsidRDefault="00D8100D">
            <w:pPr>
              <w:pStyle w:val="table"/>
              <w:rPr>
                <w:lang w:val="fr-FR"/>
              </w:rPr>
            </w:pPr>
          </w:p>
        </w:tc>
      </w:tr>
    </w:tbl>
    <w:p w14:paraId="51B1B9BA" w14:textId="77777777" w:rsidR="00D8100D" w:rsidRDefault="00D8100D">
      <w:pPr>
        <w:pStyle w:val="table"/>
        <w:rPr>
          <w:lang w:val="fr-FR"/>
        </w:rPr>
      </w:pPr>
    </w:p>
    <w:p w14:paraId="2A2EF24F" w14:textId="77777777" w:rsidR="009D5066" w:rsidRDefault="00D8100D" w:rsidP="009D5066">
      <w:pPr>
        <w:pStyle w:val="table"/>
        <w:rPr>
          <w:lang w:val="fr-FR"/>
        </w:rPr>
      </w:pPr>
      <w:r w:rsidRPr="00D8100D">
        <w:rPr>
          <w:lang w:val="fr-FR"/>
        </w:rPr>
        <w:br w:type="page"/>
      </w:r>
      <w:r w:rsidR="009D5066">
        <w:rPr>
          <w:lang w:val="fr-FR"/>
        </w:rPr>
        <w:t xml:space="preserve">Scénario n°  :  </w:t>
      </w:r>
    </w:p>
    <w:p w14:paraId="66127D17" w14:textId="77777777" w:rsidR="009D5066" w:rsidRDefault="009D5066" w:rsidP="009D5066">
      <w:pPr>
        <w:pStyle w:val="table"/>
        <w:rPr>
          <w:b/>
          <w:lang w:val="fr-FR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969"/>
        <w:gridCol w:w="993"/>
        <w:gridCol w:w="849"/>
        <w:gridCol w:w="4254"/>
      </w:tblGrid>
      <w:tr w:rsidR="009D5066" w14:paraId="1E634A3A" w14:textId="77777777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  <w:shd w:val="pct10" w:color="auto" w:fill="auto"/>
          </w:tcPr>
          <w:p w14:paraId="6E55C4A1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bottom w:val="nil"/>
            </w:tcBorders>
            <w:shd w:val="pct10" w:color="auto" w:fill="auto"/>
          </w:tcPr>
          <w:p w14:paraId="6B653631" w14:textId="77777777" w:rsidR="009D5066" w:rsidRPr="009D5066" w:rsidRDefault="009D5066" w:rsidP="00087131">
            <w:pPr>
              <w:pStyle w:val="table"/>
              <w:rPr>
                <w:lang w:val="en-GB"/>
              </w:rPr>
            </w:pPr>
            <w:r w:rsidRPr="009D5066">
              <w:rPr>
                <w:lang w:val="en-GB"/>
              </w:rPr>
              <w:t xml:space="preserve">Etapes du  test </w:t>
            </w:r>
            <w:r w:rsidRPr="009D5066">
              <w:rPr>
                <w:lang w:val="en-GB"/>
              </w:rPr>
              <w:br/>
              <w:t>Test steps</w:t>
            </w:r>
          </w:p>
        </w:tc>
        <w:tc>
          <w:tcPr>
            <w:tcW w:w="3969" w:type="dxa"/>
            <w:tcBorders>
              <w:bottom w:val="nil"/>
            </w:tcBorders>
            <w:shd w:val="pct10" w:color="auto" w:fill="auto"/>
          </w:tcPr>
          <w:p w14:paraId="24DCF09C" w14:textId="77777777" w:rsidR="009D5066" w:rsidRDefault="009D5066" w:rsidP="0008713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Points testés</w:t>
            </w:r>
            <w:r>
              <w:rPr>
                <w:lang w:val="fr-FR"/>
              </w:rPr>
              <w:br/>
              <w:t>Points tested</w:t>
            </w:r>
          </w:p>
        </w:tc>
        <w:tc>
          <w:tcPr>
            <w:tcW w:w="993" w:type="dxa"/>
            <w:tcBorders>
              <w:bottom w:val="nil"/>
            </w:tcBorders>
            <w:shd w:val="pct10" w:color="auto" w:fill="auto"/>
          </w:tcPr>
          <w:p w14:paraId="4B075F6C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Testeur</w:t>
            </w:r>
            <w:r>
              <w:rPr>
                <w:lang w:val="fr-FR"/>
              </w:rPr>
              <w:br/>
              <w:t>Tester</w:t>
            </w:r>
          </w:p>
        </w:tc>
        <w:tc>
          <w:tcPr>
            <w:tcW w:w="849" w:type="dxa"/>
            <w:tcBorders>
              <w:bottom w:val="nil"/>
            </w:tcBorders>
            <w:shd w:val="pct10" w:color="auto" w:fill="auto"/>
          </w:tcPr>
          <w:p w14:paraId="74E48866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  <w:r>
              <w:rPr>
                <w:lang w:val="fr-FR"/>
              </w:rPr>
              <w:t>OK</w:t>
            </w:r>
            <w:r>
              <w:rPr>
                <w:lang w:val="fr-FR"/>
              </w:rPr>
              <w:br/>
              <w:t>NOK</w:t>
            </w:r>
          </w:p>
        </w:tc>
        <w:tc>
          <w:tcPr>
            <w:tcW w:w="4254" w:type="dxa"/>
            <w:tcBorders>
              <w:bottom w:val="nil"/>
            </w:tcBorders>
            <w:shd w:val="pct10" w:color="auto" w:fill="auto"/>
          </w:tcPr>
          <w:p w14:paraId="7E51ACE8" w14:textId="77777777" w:rsidR="009D5066" w:rsidRDefault="009D5066" w:rsidP="00087131">
            <w:pPr>
              <w:pStyle w:val="table"/>
              <w:rPr>
                <w:lang w:val="fr-FR"/>
              </w:rPr>
            </w:pPr>
            <w:r>
              <w:rPr>
                <w:lang w:val="fr-FR"/>
              </w:rPr>
              <w:t>Commentaires / Problèmes rencontrés</w:t>
            </w:r>
            <w:r>
              <w:rPr>
                <w:lang w:val="fr-FR"/>
              </w:rPr>
              <w:br/>
              <w:t>Comment / Issue faced with</w:t>
            </w:r>
          </w:p>
        </w:tc>
      </w:tr>
      <w:tr w:rsidR="009D5066" w14:paraId="4B3DC9FD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2355FB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0A65FE5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09B98247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CC7861B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7D709482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62FE277D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124A82AA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7AD81D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FC184E9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2E14B736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C560EA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0E23EA18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12D86294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6D765AD2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835E64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DC909BA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248717E3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AC27EB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00845504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6FBE2AA1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1EAFAA10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0872B17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C8CF47D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68C1EE1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894B73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6620269C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7A761279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7F57CA13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41BF643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FC348FF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1D4449E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7591D0B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50BBF8F3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564A66D4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34DA6062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F02CCB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9F3452E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14B1E2F6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5CA467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081BBD44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6" w:space="0" w:color="auto"/>
              <w:bottom w:val="single" w:sz="6" w:space="0" w:color="auto"/>
            </w:tcBorders>
          </w:tcPr>
          <w:p w14:paraId="2B3895DF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04D07EE8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</w:tcBorders>
          </w:tcPr>
          <w:p w14:paraId="38B0574F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60124505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7EEAA0F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9FEC1BD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14:paraId="1D5B43A8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14:paraId="513F4F42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012354FD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nil"/>
              <w:bottom w:val="nil"/>
            </w:tcBorders>
          </w:tcPr>
          <w:p w14:paraId="4DA13B49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14:paraId="3D6C316B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7AB09DCD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4A2A9B2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4F5504FA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0BACD991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64C133C2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20F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37A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F16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893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11E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AD6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  <w:tr w:rsidR="009D5066" w14:paraId="0F9DD024" w14:textId="777777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885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781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387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D91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2BB8" w14:textId="77777777" w:rsidR="009D5066" w:rsidRDefault="009D5066" w:rsidP="00087131">
            <w:pPr>
              <w:pStyle w:val="table"/>
              <w:jc w:val="center"/>
              <w:rPr>
                <w:lang w:val="fr-FR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5BA" w14:textId="77777777" w:rsidR="009D5066" w:rsidRDefault="009D5066" w:rsidP="00087131">
            <w:pPr>
              <w:pStyle w:val="table"/>
              <w:rPr>
                <w:lang w:val="fr-FR"/>
              </w:rPr>
            </w:pPr>
          </w:p>
        </w:tc>
      </w:tr>
    </w:tbl>
    <w:p w14:paraId="3446BA50" w14:textId="77777777" w:rsidR="009D5066" w:rsidRDefault="009D5066" w:rsidP="009D5066">
      <w:pPr>
        <w:pStyle w:val="table"/>
        <w:rPr>
          <w:lang w:val="fr-FR"/>
        </w:rPr>
      </w:pPr>
    </w:p>
    <w:p w14:paraId="1866629C" w14:textId="77777777" w:rsidR="00D8100D" w:rsidRPr="009D5066" w:rsidRDefault="00D8100D">
      <w:pPr>
        <w:pStyle w:val="table"/>
        <w:rPr>
          <w:lang w:val="fr-FR"/>
        </w:rPr>
      </w:pPr>
    </w:p>
    <w:p w14:paraId="2AE1C274" w14:textId="77777777" w:rsidR="00D8100D" w:rsidRDefault="00D8100D" w:rsidP="00D8100D">
      <w:pPr>
        <w:pStyle w:val="table"/>
        <w:rPr>
          <w:lang w:val="fr-FR"/>
        </w:rPr>
      </w:pPr>
    </w:p>
    <w:sectPr w:rsidR="00D8100D" w:rsidSect="008405EA">
      <w:type w:val="continuous"/>
      <w:pgSz w:w="16840" w:h="11907" w:orient="landscape" w:code="9"/>
      <w:pgMar w:top="567" w:right="1134" w:bottom="567" w:left="1134" w:header="720" w:footer="720" w:gutter="0"/>
      <w:paperSrc w:first="7" w:other="7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2E9D4" w14:textId="77777777" w:rsidR="00000000" w:rsidRDefault="001878C3">
      <w:r>
        <w:separator/>
      </w:r>
    </w:p>
  </w:endnote>
  <w:endnote w:type="continuationSeparator" w:id="0">
    <w:p w14:paraId="21C93EB0" w14:textId="77777777" w:rsidR="00000000" w:rsidRDefault="0018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7FB75" w14:textId="77777777" w:rsidR="008405EA" w:rsidRPr="009D5066" w:rsidRDefault="008405EA" w:rsidP="009D5066">
    <w:pPr>
      <w:pStyle w:val="Footer"/>
      <w:tabs>
        <w:tab w:val="clear" w:pos="4819"/>
        <w:tab w:val="clear" w:pos="9071"/>
        <w:tab w:val="center" w:pos="3686"/>
        <w:tab w:val="left" w:pos="12900"/>
      </w:tabs>
      <w:rPr>
        <w:rFonts w:ascii="Arial" w:hAnsi="Arial" w:cs="Arial"/>
      </w:rPr>
    </w:pPr>
    <w:r w:rsidRPr="009D5066">
      <w:rPr>
        <w:rFonts w:ascii="Arial" w:hAnsi="Arial" w:cs="Arial"/>
      </w:rPr>
      <w:fldChar w:fldCharType="begin"/>
    </w:r>
    <w:r w:rsidRPr="009D5066">
      <w:rPr>
        <w:rFonts w:ascii="Arial" w:hAnsi="Arial" w:cs="Arial"/>
      </w:rPr>
      <w:instrText xml:space="preserve"> FILENAME \p  \* MERGEFORMAT </w:instrText>
    </w:r>
    <w:r w:rsidRPr="009D5066">
      <w:rPr>
        <w:rFonts w:ascii="Arial" w:hAnsi="Arial" w:cs="Arial"/>
      </w:rPr>
      <w:fldChar w:fldCharType="separate"/>
    </w:r>
    <w:r w:rsidR="00660288">
      <w:rPr>
        <w:rFonts w:ascii="Arial" w:hAnsi="Arial" w:cs="Arial"/>
        <w:noProof/>
      </w:rPr>
      <w:t>Document1</w:t>
    </w:r>
    <w:r w:rsidRPr="009D5066">
      <w:rPr>
        <w:rFonts w:ascii="Arial" w:hAnsi="Arial" w:cs="Arial"/>
      </w:rPr>
      <w:fldChar w:fldCharType="end"/>
    </w:r>
    <w:r w:rsidRPr="009D5066">
      <w:rPr>
        <w:rFonts w:ascii="Arial" w:hAnsi="Arial" w:cs="Arial"/>
      </w:rPr>
      <w:tab/>
      <w:t xml:space="preserve">Page </w:t>
    </w:r>
    <w:r w:rsidRPr="009D5066">
      <w:rPr>
        <w:rFonts w:ascii="Arial" w:hAnsi="Arial" w:cs="Arial"/>
      </w:rPr>
      <w:fldChar w:fldCharType="begin"/>
    </w:r>
    <w:r w:rsidRPr="009D5066">
      <w:rPr>
        <w:rFonts w:ascii="Arial" w:hAnsi="Arial" w:cs="Arial"/>
      </w:rPr>
      <w:instrText xml:space="preserve"> PAGE </w:instrText>
    </w:r>
    <w:r w:rsidRPr="009D5066">
      <w:rPr>
        <w:rFonts w:ascii="Arial" w:hAnsi="Arial" w:cs="Arial"/>
      </w:rPr>
      <w:fldChar w:fldCharType="separate"/>
    </w:r>
    <w:r w:rsidR="00C93ABD">
      <w:rPr>
        <w:rFonts w:ascii="Arial" w:hAnsi="Arial" w:cs="Arial"/>
        <w:noProof/>
      </w:rPr>
      <w:t>1</w:t>
    </w:r>
    <w:r w:rsidRPr="009D5066">
      <w:rPr>
        <w:rFonts w:ascii="Arial" w:hAnsi="Arial" w:cs="Arial"/>
      </w:rPr>
      <w:fldChar w:fldCharType="end"/>
    </w:r>
    <w:r w:rsidRPr="009D5066">
      <w:rPr>
        <w:rFonts w:ascii="Arial" w:hAnsi="Arial" w:cs="Arial"/>
      </w:rPr>
      <w:t xml:space="preserve"> sur </w:t>
    </w:r>
    <w:r w:rsidRPr="009D5066">
      <w:rPr>
        <w:rStyle w:val="PageNumber"/>
        <w:rFonts w:ascii="Arial" w:hAnsi="Arial" w:cs="Arial"/>
      </w:rPr>
      <w:fldChar w:fldCharType="begin"/>
    </w:r>
    <w:r w:rsidRPr="009D5066">
      <w:rPr>
        <w:rStyle w:val="PageNumber"/>
        <w:rFonts w:ascii="Arial" w:hAnsi="Arial" w:cs="Arial"/>
      </w:rPr>
      <w:instrText xml:space="preserve"> NUMPAGES </w:instrText>
    </w:r>
    <w:r w:rsidRPr="009D5066">
      <w:rPr>
        <w:rStyle w:val="PageNumber"/>
        <w:rFonts w:ascii="Arial" w:hAnsi="Arial" w:cs="Arial"/>
      </w:rPr>
      <w:fldChar w:fldCharType="separate"/>
    </w:r>
    <w:r w:rsidR="00C93ABD">
      <w:rPr>
        <w:rStyle w:val="PageNumber"/>
        <w:rFonts w:ascii="Arial" w:hAnsi="Arial" w:cs="Arial"/>
        <w:noProof/>
      </w:rPr>
      <w:t>4</w:t>
    </w:r>
    <w:r w:rsidRPr="009D5066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DB66E" w14:textId="77777777" w:rsidR="00000000" w:rsidRDefault="001878C3">
      <w:r>
        <w:separator/>
      </w:r>
    </w:p>
  </w:footnote>
  <w:footnote w:type="continuationSeparator" w:id="0">
    <w:p w14:paraId="4BBE394B" w14:textId="77777777" w:rsidR="00000000" w:rsidRDefault="00187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8221"/>
      <w:gridCol w:w="3119"/>
    </w:tblGrid>
    <w:tr w:rsidR="008405EA" w:rsidRPr="009D5066" w14:paraId="71956C17" w14:textId="77777777">
      <w:tblPrEx>
        <w:tblCellMar>
          <w:top w:w="0" w:type="dxa"/>
          <w:bottom w:w="0" w:type="dxa"/>
        </w:tblCellMar>
      </w:tblPrEx>
      <w:trPr>
        <w:trHeight w:val="1268"/>
      </w:trPr>
      <w:tc>
        <w:tcPr>
          <w:tcW w:w="3331" w:type="dxa"/>
        </w:tcPr>
        <w:p w14:paraId="21866212" w14:textId="6F914601" w:rsidR="008405EA" w:rsidRDefault="008405EA" w:rsidP="00720F6B">
          <w:pPr>
            <w:pStyle w:val="Header"/>
            <w:spacing w:before="240"/>
            <w:jc w:val="center"/>
          </w:pPr>
          <w:r>
            <w:br/>
          </w:r>
          <w:r>
            <w:br/>
            <w:t>Direction Systèmes d’Information</w:t>
          </w:r>
        </w:p>
      </w:tc>
      <w:tc>
        <w:tcPr>
          <w:tcW w:w="8221" w:type="dxa"/>
        </w:tcPr>
        <w:p w14:paraId="3B6D0316" w14:textId="77777777" w:rsidR="008405EA" w:rsidRPr="009D5066" w:rsidRDefault="008405EA">
          <w:pPr>
            <w:pStyle w:val="en-tteSymris"/>
            <w:spacing w:before="120"/>
            <w:rPr>
              <w:b/>
              <w:lang w:val="en-GB"/>
            </w:rPr>
          </w:pPr>
          <w:r w:rsidRPr="009D5066">
            <w:rPr>
              <w:b/>
              <w:lang w:val="en-GB"/>
            </w:rPr>
            <w:br/>
            <w:t xml:space="preserve">Plan de test / Test Plan : </w:t>
          </w:r>
        </w:p>
        <w:p w14:paraId="601C45D2" w14:textId="77777777" w:rsidR="008405EA" w:rsidRDefault="008405EA" w:rsidP="009D5066">
          <w:pPr>
            <w:jc w:val="center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>T</w:t>
          </w:r>
          <w:r w:rsidR="004A3634">
            <w:rPr>
              <w:rFonts w:ascii="Arial" w:hAnsi="Arial" w:cs="Arial"/>
              <w:b/>
              <w:bCs/>
              <w:color w:val="000000"/>
            </w:rPr>
            <w:t>P</w:t>
          </w:r>
          <w:r>
            <w:rPr>
              <w:rFonts w:ascii="Arial" w:hAnsi="Arial" w:cs="Arial"/>
              <w:b/>
              <w:bCs/>
              <w:color w:val="000000"/>
            </w:rPr>
            <w:t>_IDR_</w:t>
          </w:r>
          <w:r w:rsidR="005C7302">
            <w:rPr>
              <w:rFonts w:ascii="Arial" w:hAnsi="Arial" w:cs="Arial"/>
              <w:b/>
              <w:bCs/>
              <w:color w:val="000000"/>
            </w:rPr>
            <w:fldChar w:fldCharType="begin"/>
          </w:r>
          <w:r w:rsidR="005C7302">
            <w:rPr>
              <w:rFonts w:ascii="Arial" w:hAnsi="Arial" w:cs="Arial"/>
              <w:b/>
              <w:bCs/>
              <w:color w:val="000000"/>
            </w:rPr>
            <w:instrText xml:space="preserve"> REF Titre \h </w:instrText>
          </w:r>
          <w:r w:rsidR="005C7302" w:rsidRPr="0094245A">
            <w:rPr>
              <w:rFonts w:ascii="Arial" w:hAnsi="Arial" w:cs="Arial"/>
              <w:b/>
              <w:bCs/>
              <w:color w:val="000000"/>
            </w:rPr>
          </w:r>
          <w:r w:rsidR="005C7302">
            <w:rPr>
              <w:rFonts w:ascii="Arial" w:hAnsi="Arial" w:cs="Arial"/>
              <w:b/>
              <w:bCs/>
              <w:color w:val="000000"/>
            </w:rPr>
            <w:instrText xml:space="preserve"> \* CHARFORMAT</w:instrText>
          </w:r>
          <w:r w:rsidR="005C7302" w:rsidRPr="005C7302">
            <w:rPr>
              <w:rFonts w:ascii="Arial" w:hAnsi="Arial" w:cs="Arial"/>
              <w:b/>
              <w:bCs/>
              <w:color w:val="000000"/>
            </w:rPr>
            <w:instrText xml:space="preserve"> </w:instrText>
          </w:r>
          <w:r w:rsidR="005C7302" w:rsidRPr="005C7302">
            <w:rPr>
              <w:rFonts w:ascii="Arial" w:hAnsi="Arial" w:cs="Arial"/>
              <w:b/>
              <w:bCs/>
              <w:color w:val="000000"/>
            </w:rPr>
          </w:r>
          <w:r w:rsidR="005C7302">
            <w:rPr>
              <w:rFonts w:ascii="Arial" w:hAnsi="Arial" w:cs="Arial"/>
              <w:b/>
              <w:bCs/>
              <w:color w:val="000000"/>
            </w:rPr>
            <w:fldChar w:fldCharType="separate"/>
          </w:r>
          <w:r w:rsidR="00660288" w:rsidRPr="00660288">
            <w:rPr>
              <w:rFonts w:ascii="Arial" w:hAnsi="Arial" w:cs="Arial"/>
              <w:b/>
              <w:bCs/>
              <w:color w:val="000000"/>
            </w:rPr>
            <w:t>IS_312_01</w:t>
          </w:r>
          <w:r w:rsidR="005C7302">
            <w:rPr>
              <w:rFonts w:ascii="Arial" w:hAnsi="Arial" w:cs="Arial"/>
              <w:b/>
              <w:bCs/>
              <w:color w:val="000000"/>
            </w:rPr>
            <w:fldChar w:fldCharType="end"/>
          </w:r>
        </w:p>
        <w:p w14:paraId="37AF7988" w14:textId="77777777" w:rsidR="008405EA" w:rsidRPr="009D5066" w:rsidRDefault="008405EA" w:rsidP="004B6234">
          <w:pPr>
            <w:jc w:val="center"/>
          </w:pPr>
        </w:p>
      </w:tc>
      <w:tc>
        <w:tcPr>
          <w:tcW w:w="3119" w:type="dxa"/>
        </w:tcPr>
        <w:p w14:paraId="61D633FD" w14:textId="68158BB0" w:rsidR="008405EA" w:rsidRPr="009D5066" w:rsidRDefault="001878C3">
          <w:pPr>
            <w:pStyle w:val="en-tteSymris"/>
            <w:spacing w:before="360"/>
            <w:rPr>
              <w:b/>
            </w:rPr>
          </w:pPr>
          <w:r>
            <w:rPr>
              <w:noProof/>
              <w:sz w:val="16"/>
            </w:rPr>
            <w:drawing>
              <wp:inline distT="0" distB="0" distL="0" distR="0" wp14:anchorId="7F9476B7" wp14:editId="7197D00E">
                <wp:extent cx="1079500" cy="546100"/>
                <wp:effectExtent l="0" t="0" r="0" b="0"/>
                <wp:docPr id="2" name="Picture 2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609FE0" w14:textId="77777777" w:rsidR="008405EA" w:rsidRPr="009D5066" w:rsidRDefault="008405EA" w:rsidP="009D5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04681"/>
    <w:multiLevelType w:val="singleLevel"/>
    <w:tmpl w:val="13A01D1A"/>
    <w:lvl w:ilvl="0">
      <w:start w:val="1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682"/>
    <w:rsid w:val="00087131"/>
    <w:rsid w:val="000953FE"/>
    <w:rsid w:val="000B4354"/>
    <w:rsid w:val="00115041"/>
    <w:rsid w:val="001878C3"/>
    <w:rsid w:val="002A0ABA"/>
    <w:rsid w:val="003210DC"/>
    <w:rsid w:val="00323B0C"/>
    <w:rsid w:val="004705FA"/>
    <w:rsid w:val="00480A36"/>
    <w:rsid w:val="004A3634"/>
    <w:rsid w:val="004B6234"/>
    <w:rsid w:val="005C7302"/>
    <w:rsid w:val="005E7045"/>
    <w:rsid w:val="006331D1"/>
    <w:rsid w:val="00660288"/>
    <w:rsid w:val="006607F9"/>
    <w:rsid w:val="00697B93"/>
    <w:rsid w:val="006D3FA5"/>
    <w:rsid w:val="00720F6B"/>
    <w:rsid w:val="008405EA"/>
    <w:rsid w:val="008426BC"/>
    <w:rsid w:val="008F7D6E"/>
    <w:rsid w:val="00982DA0"/>
    <w:rsid w:val="009901CB"/>
    <w:rsid w:val="009D5066"/>
    <w:rsid w:val="009D5396"/>
    <w:rsid w:val="00A3135B"/>
    <w:rsid w:val="00A57F8D"/>
    <w:rsid w:val="00A82553"/>
    <w:rsid w:val="00AE5924"/>
    <w:rsid w:val="00B26EEA"/>
    <w:rsid w:val="00BD6852"/>
    <w:rsid w:val="00C446EF"/>
    <w:rsid w:val="00C52C36"/>
    <w:rsid w:val="00C55682"/>
    <w:rsid w:val="00C814A3"/>
    <w:rsid w:val="00C93ABD"/>
    <w:rsid w:val="00CF6E5C"/>
    <w:rsid w:val="00D8100D"/>
    <w:rsid w:val="00D95C02"/>
    <w:rsid w:val="00E4710C"/>
    <w:rsid w:val="00FD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7F0940"/>
  <w15:chartTrackingRefBased/>
  <w15:docId w15:val="{3A1B04C2-89FE-4E54-ADFA-C06E5F71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54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54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08"/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ind w:left="708"/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ind w:left="708"/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ind w:left="708"/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ind w:left="708"/>
      <w:outlineLvl w:val="8"/>
    </w:pPr>
    <w:rPr>
      <w:i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  <w:pPr>
      <w:ind w:left="708"/>
    </w:pPr>
  </w:style>
  <w:style w:type="paragraph" w:customStyle="1" w:styleId="en-tteSymris">
    <w:name w:val="en-tête Syméris"/>
    <w:basedOn w:val="Header"/>
    <w:pPr>
      <w:suppressLineNumbers/>
      <w:tabs>
        <w:tab w:val="clear" w:pos="4819"/>
        <w:tab w:val="clear" w:pos="9071"/>
        <w:tab w:val="center" w:pos="4252"/>
        <w:tab w:val="right" w:pos="8504"/>
      </w:tabs>
      <w:spacing w:before="240" w:after="120"/>
      <w:jc w:val="center"/>
    </w:pPr>
    <w:rPr>
      <w:rFonts w:ascii="Arial" w:hAnsi="Arial"/>
      <w:sz w:val="24"/>
    </w:r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customStyle="1" w:styleId="table">
    <w:name w:val="table"/>
    <w:basedOn w:val="Normal"/>
    <w:rPr>
      <w:rFonts w:ascii="Arial" w:hAnsi="Arial"/>
      <w:lang w:val="en-US"/>
    </w:rPr>
  </w:style>
  <w:style w:type="character" w:styleId="PageNumber">
    <w:name w:val="page number"/>
    <w:basedOn w:val="DefaultParagraphFont"/>
  </w:style>
  <w:style w:type="paragraph" w:customStyle="1" w:styleId="margeniveau2">
    <w:name w:val="marge niveau2"/>
    <w:basedOn w:val="Normal"/>
    <w:rsid w:val="00720F6B"/>
    <w:pPr>
      <w:keepNext/>
      <w:suppressLineNumbers/>
      <w:tabs>
        <w:tab w:val="num" w:pos="360"/>
      </w:tabs>
      <w:spacing w:before="240" w:after="60"/>
      <w:ind w:left="993" w:hanging="283"/>
      <w:jc w:val="both"/>
    </w:pPr>
    <w:rPr>
      <w:rFonts w:ascii="Arial" w:hAnsi="Arial"/>
      <w:b/>
      <w:kern w:val="28"/>
      <w:sz w:val="24"/>
    </w:rPr>
  </w:style>
  <w:style w:type="paragraph" w:customStyle="1" w:styleId="margeniveau3">
    <w:name w:val="marge niveau3"/>
    <w:basedOn w:val="margeniveau2"/>
    <w:rsid w:val="00720F6B"/>
    <w:pPr>
      <w:ind w:left="1701"/>
    </w:pPr>
  </w:style>
  <w:style w:type="table" w:styleId="TableGrid">
    <w:name w:val="Table Grid"/>
    <w:basedOn w:val="TableNormal"/>
    <w:rsid w:val="00095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PUBLIC\CC\CCSAP\04%20-%20Change%20Control\Mod&#232;les\TP_IDR_mode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TP_IDR_modele</Template>
  <TotalTime>46</TotalTime>
  <Pages>5</Pages>
  <Words>478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Tests d'intégration frais généraux</vt:lpstr>
      <vt:lpstr>Tests d'intégration frais généraux</vt:lpstr>
    </vt:vector>
  </TitlesOfParts>
  <Company>VALOIS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Tests d'intégration frais généraux</dc:title>
  <dc:subject/>
  <dc:creator>Grégory Parmentier</dc:creator>
  <cp:keywords/>
  <dc:description/>
  <cp:lastModifiedBy>quesnot@gmail.com</cp:lastModifiedBy>
  <cp:revision>2</cp:revision>
  <cp:lastPrinted>2004-10-14T11:38:00Z</cp:lastPrinted>
  <dcterms:created xsi:type="dcterms:W3CDTF">2020-01-05T15:52:00Z</dcterms:created>
  <dcterms:modified xsi:type="dcterms:W3CDTF">2020-01-05T15:52:00Z</dcterms:modified>
</cp:coreProperties>
</file>